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022B" w14:textId="261C0749" w:rsidR="00CD1CDD" w:rsidRPr="00CD1CDD" w:rsidRDefault="00C27B20" w:rsidP="00CD1CDD">
      <w:pPr>
        <w:spacing w:after="120" w:line="360" w:lineRule="auto"/>
        <w:ind w:left="450" w:right="1497"/>
        <w:rPr>
          <w:rFonts w:ascii="Arial" w:hAnsi="Arial" w:cs="Arial"/>
          <w:b/>
          <w:bCs/>
          <w:sz w:val="28"/>
          <w:szCs w:val="28"/>
        </w:rPr>
      </w:pPr>
      <w:r>
        <w:rPr>
          <w:rFonts w:ascii="Arial" w:hAnsi="Arial"/>
          <w:b/>
          <w:sz w:val="28"/>
        </w:rPr>
        <w:t>Nuevo rodillo de anillo elástico AMAZONE FW 580 para equipos acoplados</w:t>
      </w:r>
    </w:p>
    <w:p w14:paraId="511D4A9A" w14:textId="77777777" w:rsidR="004A4E71" w:rsidRDefault="004A4E71" w:rsidP="00CD1CDD">
      <w:pPr>
        <w:spacing w:after="120" w:line="360" w:lineRule="auto"/>
        <w:ind w:left="450" w:right="1497"/>
        <w:rPr>
          <w:rFonts w:ascii="Arial" w:eastAsia="Arial" w:hAnsi="Arial" w:cs="Arial"/>
        </w:rPr>
      </w:pPr>
    </w:p>
    <w:p w14:paraId="0694BA2F" w14:textId="536C2E96" w:rsidR="00CD1CDD" w:rsidRDefault="00676029" w:rsidP="00E82942">
      <w:pPr>
        <w:spacing w:line="360" w:lineRule="auto"/>
        <w:ind w:left="450" w:right="1497"/>
        <w:rPr>
          <w:rFonts w:ascii="Arial" w:eastAsia="Arial" w:hAnsi="Arial" w:cs="Arial"/>
        </w:rPr>
      </w:pPr>
      <w:r>
        <w:rPr>
          <w:rFonts w:ascii="Arial" w:hAnsi="Arial"/>
        </w:rPr>
        <w:t>Con el rodillo de anillo elástico FW 580, AMAZONE presenta un nuevo rodillo de arrastre para los cultivadores de acople Cenio y Cenius y las gradas compactas de discos acoplados Catros. Gracias a su diseño abierto con una distancia entre líneas de 200 mm y al estrecho núcleo del rodillo, el rodillo con un diámetro total de 580 mm es adecuado para una amplia gama de aplicaciones. Su fiabilidad es impresionante tanto en suelos arenosos como arcillosos.</w:t>
      </w:r>
    </w:p>
    <w:p w14:paraId="2AE10546" w14:textId="77777777" w:rsidR="00676029" w:rsidRPr="00484FFA" w:rsidRDefault="00676029" w:rsidP="00CD1CDD">
      <w:pPr>
        <w:spacing w:line="360" w:lineRule="auto"/>
        <w:ind w:left="450" w:right="1497"/>
        <w:rPr>
          <w:rFonts w:ascii="Arial" w:eastAsia="Arial" w:hAnsi="Arial" w:cs="Arial"/>
        </w:rPr>
      </w:pPr>
    </w:p>
    <w:p w14:paraId="12B760BD" w14:textId="6408EFE5" w:rsidR="00CD1CDD" w:rsidRDefault="00CD1CDD" w:rsidP="00D71F78">
      <w:pPr>
        <w:spacing w:line="360" w:lineRule="auto"/>
        <w:ind w:left="450" w:right="1497"/>
        <w:rPr>
          <w:rFonts w:ascii="Arial" w:eastAsia="Arial" w:hAnsi="Arial" w:cs="Arial"/>
        </w:rPr>
      </w:pPr>
      <w:r>
        <w:rPr>
          <w:rFonts w:ascii="Arial" w:hAnsi="Arial"/>
        </w:rPr>
        <w:t>La FW 580 produce una gran cantidad de tierra fina gracias a la elasticidad continua de los anillos y garantiza al mismo tiempo una recompactación profunda y una superficie de tierra suelta. Estas propiedades las hacen perfectas para la preparación selectiva del lecho de siembra. Además, los anillos cerrados reducen el arrastre de tierra y de semillas de malas hierbas. Esto ayuda a mejorar la higiene del campo, especialmente cuando se labra en zonas diferentes.</w:t>
      </w:r>
    </w:p>
    <w:p w14:paraId="2F188543" w14:textId="77777777" w:rsidR="005A0A28" w:rsidRDefault="005A0A28" w:rsidP="00CD1CDD">
      <w:pPr>
        <w:spacing w:line="360" w:lineRule="auto"/>
        <w:ind w:left="450" w:right="1497"/>
        <w:rPr>
          <w:rFonts w:ascii="Arial" w:eastAsia="Arial" w:hAnsi="Arial" w:cs="Arial"/>
        </w:rPr>
      </w:pPr>
    </w:p>
    <w:p w14:paraId="06B59649" w14:textId="157F8DAD" w:rsidR="00AE3A72" w:rsidRDefault="00247E0C" w:rsidP="00CD1CDD">
      <w:pPr>
        <w:spacing w:line="360" w:lineRule="auto"/>
        <w:ind w:left="450" w:right="1497"/>
        <w:rPr>
          <w:rFonts w:ascii="Arial" w:eastAsia="Arial" w:hAnsi="Arial" w:cs="Arial"/>
        </w:rPr>
      </w:pPr>
      <w:r>
        <w:rPr>
          <w:rFonts w:ascii="Arial" w:hAnsi="Arial"/>
        </w:rPr>
        <w:t xml:space="preserve">El buen efecto de limpieza creado por la acción de resorte de los anillos también es muy ventajoso. Esto garantiza un funcionamiento fiable incluso en condiciones de suelo húmedo y adherente. Gracias al pequeño diámetro del tubo del rodillo de 140 mm, el rodillo ofrece un buen paso en terrenos arenosos ligeros. La disposición de los anillos garantiza un accionamiento propio fiable. </w:t>
      </w:r>
    </w:p>
    <w:p w14:paraId="323811BA" w14:textId="77777777" w:rsidR="00AE3A72" w:rsidRDefault="00AE3A72" w:rsidP="00CD1CDD">
      <w:pPr>
        <w:spacing w:line="360" w:lineRule="auto"/>
        <w:ind w:left="450" w:right="1497"/>
        <w:rPr>
          <w:rFonts w:ascii="Arial" w:eastAsia="Arial" w:hAnsi="Arial" w:cs="Arial"/>
        </w:rPr>
      </w:pPr>
    </w:p>
    <w:p w14:paraId="43D73CF7" w14:textId="6BA4C0E7" w:rsidR="00CD1CDD" w:rsidRPr="00AB5888" w:rsidRDefault="00AB5888" w:rsidP="00AB5888">
      <w:pPr>
        <w:spacing w:line="360" w:lineRule="auto"/>
        <w:ind w:left="450" w:right="1497"/>
        <w:rPr>
          <w:rFonts w:ascii="Arial" w:eastAsia="Arial" w:hAnsi="Arial" w:cs="Arial"/>
        </w:rPr>
      </w:pPr>
      <w:r>
        <w:rPr>
          <w:rFonts w:ascii="Arial" w:hAnsi="Arial"/>
        </w:rPr>
        <w:t>Un sistema opcional de separadores elásticos ofrece una funcionalidad adicional y evita eficazmente que el rodillo se atasque, incluso en las condiciones de suelo más exigentes. Un sistema de rastras garantiza un desmenuzamiento más fino del lecho de siembra y favorece la colocación precisa de las semillas. Ambos sistemas también contribuyen al nivelado adicional en suelos muy ligeros.</w:t>
      </w:r>
    </w:p>
    <w:p w14:paraId="334AA227" w14:textId="77777777" w:rsidR="00CD1CDD" w:rsidRPr="00484FFA" w:rsidRDefault="00CD1CDD" w:rsidP="00CD1CDD">
      <w:pPr>
        <w:spacing w:line="360" w:lineRule="auto"/>
        <w:ind w:left="450" w:right="1497"/>
        <w:rPr>
          <w:rFonts w:ascii="Arial" w:eastAsia="Arial" w:hAnsi="Arial" w:cs="Arial"/>
        </w:rPr>
      </w:pPr>
    </w:p>
    <w:p w14:paraId="513B8483" w14:textId="5D4D068A" w:rsidR="00CD1CDD" w:rsidRPr="00AE3A72" w:rsidRDefault="00AE3A72" w:rsidP="00AE3A72">
      <w:pPr>
        <w:spacing w:line="360" w:lineRule="auto"/>
        <w:ind w:left="450" w:right="1497"/>
        <w:rPr>
          <w:rFonts w:ascii="Arial" w:eastAsia="Arial" w:hAnsi="Arial" w:cs="Arial"/>
        </w:rPr>
      </w:pPr>
      <w:r>
        <w:rPr>
          <w:rFonts w:ascii="Arial" w:hAnsi="Arial"/>
        </w:rPr>
        <w:t xml:space="preserve">Debido a su bajo peso propio, el rodillo de anillo elástico puede ser levantado fácilmente por tractores más pequeños tanto en cabecera como en carretera. </w:t>
      </w:r>
    </w:p>
    <w:p w14:paraId="73578754" w14:textId="77777777" w:rsidR="00CD1CDD" w:rsidRPr="00484FFA" w:rsidRDefault="00CD1CDD" w:rsidP="00CD1CDD">
      <w:pPr>
        <w:spacing w:line="360" w:lineRule="auto"/>
        <w:ind w:left="450" w:right="1497"/>
        <w:rPr>
          <w:rFonts w:ascii="Arial" w:eastAsia="Arial" w:hAnsi="Arial" w:cs="Arial"/>
        </w:rPr>
      </w:pPr>
    </w:p>
    <w:p w14:paraId="7FEF9760" w14:textId="79BCDF59" w:rsidR="00CD1CDD" w:rsidRDefault="00D629AB" w:rsidP="00CD1CDD">
      <w:pPr>
        <w:spacing w:line="360" w:lineRule="auto"/>
        <w:ind w:left="450" w:right="1497"/>
        <w:rPr>
          <w:rFonts w:ascii="Arial" w:eastAsia="Arial" w:hAnsi="Arial" w:cs="Arial"/>
          <w:b/>
          <w:bCs/>
        </w:rPr>
      </w:pPr>
      <w:r>
        <w:rPr>
          <w:rFonts w:ascii="Arial" w:hAnsi="Arial"/>
          <w:b/>
        </w:rPr>
        <w:lastRenderedPageBreak/>
        <w:t>Resumen de las ventajas:</w:t>
      </w:r>
    </w:p>
    <w:p w14:paraId="43FFE788" w14:textId="77777777" w:rsidR="00D629AB" w:rsidRPr="00484FFA" w:rsidRDefault="00D629AB" w:rsidP="00CD1CDD">
      <w:pPr>
        <w:spacing w:line="360" w:lineRule="auto"/>
        <w:ind w:left="450" w:right="1497"/>
        <w:rPr>
          <w:rFonts w:ascii="Arial" w:eastAsia="Arial" w:hAnsi="Arial" w:cs="Arial"/>
          <w:b/>
          <w:bCs/>
        </w:rPr>
      </w:pPr>
    </w:p>
    <w:p w14:paraId="258F3370"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 xml:space="preserve">Buenas propiedades de rodadura gracias a un diámetro de 580 mm </w:t>
      </w:r>
    </w:p>
    <w:p w14:paraId="01B52961"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Gran capacidad de carga gracias a los anillos elásticos estables</w:t>
      </w:r>
    </w:p>
    <w:p w14:paraId="1E0131FA" w14:textId="517EC7B2"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Adecuado para distintos tipos de suelo: de arenoso a arcilloso</w:t>
      </w:r>
    </w:p>
    <w:p w14:paraId="2EE6FF18"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Recompactación profunda y superficie de tierra suelta</w:t>
      </w:r>
    </w:p>
    <w:p w14:paraId="6ED4F9D5" w14:textId="5DAF7EED" w:rsidR="00CD1CDD" w:rsidRPr="0099188E" w:rsidRDefault="00CD1CDD" w:rsidP="00CD1CDD">
      <w:pPr>
        <w:numPr>
          <w:ilvl w:val="0"/>
          <w:numId w:val="7"/>
        </w:numPr>
        <w:spacing w:line="360" w:lineRule="auto"/>
        <w:ind w:left="900" w:right="1497"/>
        <w:rPr>
          <w:rFonts w:ascii="Arial" w:eastAsia="Arial" w:hAnsi="Arial" w:cs="Arial"/>
        </w:rPr>
      </w:pPr>
      <w:r>
        <w:rPr>
          <w:rFonts w:ascii="Arial" w:hAnsi="Arial"/>
        </w:rPr>
        <w:t>Muy buen efecto de limpieza y desmenuzamiento gracias a la acción de resorte de los anillos</w:t>
      </w:r>
    </w:p>
    <w:p w14:paraId="7B815078" w14:textId="0AA11717" w:rsidR="00CD1CDD" w:rsidRPr="00484FFA" w:rsidRDefault="00CD1CDD" w:rsidP="00AE3A72">
      <w:pPr>
        <w:numPr>
          <w:ilvl w:val="0"/>
          <w:numId w:val="7"/>
        </w:numPr>
        <w:spacing w:line="360" w:lineRule="auto"/>
        <w:ind w:left="900" w:right="57"/>
        <w:rPr>
          <w:rFonts w:ascii="Arial" w:eastAsia="Arial" w:hAnsi="Arial" w:cs="Arial"/>
        </w:rPr>
      </w:pPr>
      <w:r>
        <w:rPr>
          <w:rFonts w:ascii="Arial" w:hAnsi="Arial"/>
        </w:rPr>
        <w:t>Desmenuzamiento y nivelado adicionales con sistema opcional de separadores elásticos y sistema de rastras</w:t>
      </w:r>
    </w:p>
    <w:p w14:paraId="2AF9019C"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Peso reducido para facilitar la elevación en la cabecera</w:t>
      </w:r>
    </w:p>
    <w:p w14:paraId="2DBF7472"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Rentable y fiable</w:t>
      </w:r>
    </w:p>
    <w:p w14:paraId="6BC3D840" w14:textId="7AB8E243" w:rsidR="008530E4" w:rsidRDefault="008530E4">
      <w:pPr>
        <w:rPr>
          <w:rFonts w:ascii="Arial" w:hAnsi="Arial" w:cs="Arial"/>
          <w:bCs/>
        </w:rPr>
      </w:pPr>
      <w:r>
        <w:rPr>
          <w:rFonts w:ascii="Arial" w:hAnsi="Arial" w:cs="Arial"/>
          <w:bCs/>
        </w:rPr>
        <w:br w:type="page"/>
      </w:r>
    </w:p>
    <w:p w14:paraId="486B15EF" w14:textId="19AAA9C3" w:rsidR="00CD1CDD" w:rsidRDefault="00AB5888" w:rsidP="008530E4">
      <w:pPr>
        <w:spacing w:after="120" w:line="360" w:lineRule="auto"/>
        <w:ind w:left="450" w:right="1497"/>
      </w:pPr>
      <w:r>
        <w:rPr>
          <w:noProof/>
        </w:rPr>
        <w:lastRenderedPageBreak/>
        <w:drawing>
          <wp:inline distT="0" distB="0" distL="0" distR="0" wp14:anchorId="6B5057AB" wp14:editId="62670670">
            <wp:extent cx="6399823" cy="3279684"/>
            <wp:effectExtent l="0" t="0" r="0" b="0"/>
            <wp:docPr id="46241267" name="Grafik 2" descr="Ein Bild, das Autotei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1267" name="Grafik 2" descr="Ein Bild, das Autoteile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6803" b="16326"/>
                    <a:stretch/>
                  </pic:blipFill>
                  <pic:spPr bwMode="auto">
                    <a:xfrm>
                      <a:off x="0" y="0"/>
                      <a:ext cx="6400800" cy="3280185"/>
                    </a:xfrm>
                    <a:prstGeom prst="rect">
                      <a:avLst/>
                    </a:prstGeom>
                    <a:noFill/>
                    <a:ln>
                      <a:noFill/>
                    </a:ln>
                    <a:extLst>
                      <a:ext uri="{53640926-AAD7-44D8-BBD7-CCE9431645EC}">
                        <a14:shadowObscured xmlns:a14="http://schemas.microsoft.com/office/drawing/2010/main"/>
                      </a:ext>
                    </a:extLst>
                  </pic:spPr>
                </pic:pic>
              </a:graphicData>
            </a:graphic>
          </wp:inline>
        </w:drawing>
      </w:r>
      <w:r w:rsidR="0064022A">
        <w:rPr>
          <w:noProof/>
        </w:rPr>
        <w:drawing>
          <wp:inline distT="0" distB="0" distL="0" distR="0" wp14:anchorId="6E001432" wp14:editId="4CACBBBA">
            <wp:extent cx="5943600" cy="4448620"/>
            <wp:effectExtent l="0" t="0" r="0" b="9525"/>
            <wp:docPr id="1387996784" name="Grafik 1" descr="Ein Bild, das draußen, Landwirtschaftstechnik, Gelände,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6784" name="Grafik 1" descr="Ein Bild, das draußen, Landwirtschaftstechnik, Gelände, Rad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48620"/>
                    </a:xfrm>
                    <a:prstGeom prst="rect">
                      <a:avLst/>
                    </a:prstGeom>
                    <a:noFill/>
                    <a:ln>
                      <a:noFill/>
                    </a:ln>
                  </pic:spPr>
                </pic:pic>
              </a:graphicData>
            </a:graphic>
          </wp:inline>
        </w:drawing>
      </w:r>
      <w:r w:rsidR="00CD1CDD">
        <w:t xml:space="preserve"> </w:t>
      </w:r>
    </w:p>
    <w:p w14:paraId="74D933B0" w14:textId="77777777" w:rsidR="00605D91" w:rsidRDefault="00605D91" w:rsidP="00CD1CDD">
      <w:pPr>
        <w:ind w:left="450"/>
      </w:pPr>
    </w:p>
    <w:p w14:paraId="6F60BB8F" w14:textId="4579A5BB" w:rsidR="00605D91" w:rsidRPr="00AB5888" w:rsidRDefault="00605D91" w:rsidP="00605D91">
      <w:pPr>
        <w:spacing w:line="360" w:lineRule="auto"/>
        <w:ind w:left="450" w:right="1497"/>
        <w:rPr>
          <w:rFonts w:ascii="Arial" w:eastAsia="Arial" w:hAnsi="Arial" w:cs="Arial"/>
          <w:sz w:val="22"/>
          <w:szCs w:val="22"/>
        </w:rPr>
      </w:pPr>
      <w:r>
        <w:rPr>
          <w:rFonts w:ascii="Arial" w:hAnsi="Arial"/>
          <w:sz w:val="22"/>
        </w:rPr>
        <w:t>El rodillo de anillo elástico FW 580 ofrece una solución fiable con gran seguridad de funcionamiento y flexibilidad.</w:t>
      </w:r>
    </w:p>
    <w:p w14:paraId="229CAB34" w14:textId="77777777" w:rsidR="00605D91" w:rsidRDefault="00605D91" w:rsidP="00CD1CDD">
      <w:pPr>
        <w:ind w:left="450"/>
      </w:pPr>
    </w:p>
    <w:p w14:paraId="0EB29950" w14:textId="4C082B8B" w:rsidR="004A4E71" w:rsidRDefault="004A4E71" w:rsidP="008530E4">
      <w:pPr>
        <w:rPr>
          <w:rFonts w:ascii="Arial" w:hAnsi="Arial" w:cs="Arial"/>
          <w:bCs/>
        </w:rPr>
      </w:pPr>
    </w:p>
    <w:p w14:paraId="62281216" w14:textId="77777777" w:rsidR="008530E4" w:rsidRDefault="008530E4" w:rsidP="008530E4">
      <w:pPr>
        <w:tabs>
          <w:tab w:val="left" w:pos="3550"/>
        </w:tabs>
        <w:spacing w:line="360" w:lineRule="auto"/>
        <w:ind w:left="567" w:right="1128"/>
        <w:rPr>
          <w:rFonts w:ascii="Arial" w:hAnsi="Arial"/>
          <w:color w:val="808080" w:themeColor="background1" w:themeShade="80"/>
          <w:sz w:val="20"/>
        </w:rPr>
      </w:pPr>
    </w:p>
    <w:p w14:paraId="74B04B61" w14:textId="092817DC" w:rsidR="00A42ED2" w:rsidRPr="008530E4" w:rsidRDefault="00A42ED2" w:rsidP="008530E4">
      <w:pPr>
        <w:tabs>
          <w:tab w:val="left" w:pos="3550"/>
        </w:tabs>
        <w:spacing w:line="360" w:lineRule="auto"/>
        <w:ind w:left="567" w:right="1128"/>
        <w:rPr>
          <w:rFonts w:ascii="Arial" w:hAnsi="Arial"/>
          <w:color w:val="808080" w:themeColor="background1" w:themeShade="80"/>
          <w:sz w:val="20"/>
        </w:rPr>
      </w:pPr>
      <w:r>
        <w:rPr>
          <w:rFonts w:ascii="Arial" w:hAnsi="Arial"/>
          <w:color w:val="808080" w:themeColor="background1" w:themeShade="80"/>
          <w:sz w:val="20"/>
        </w:rPr>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2A48C6B8" w14:textId="77777777" w:rsidR="00A42ED2" w:rsidRPr="008530E4" w:rsidRDefault="00A42ED2" w:rsidP="008530E4">
      <w:pPr>
        <w:tabs>
          <w:tab w:val="left" w:pos="3550"/>
        </w:tabs>
        <w:spacing w:line="360" w:lineRule="auto"/>
        <w:ind w:left="567" w:right="1128"/>
        <w:rPr>
          <w:rFonts w:ascii="Arial" w:hAnsi="Arial"/>
          <w:color w:val="808080" w:themeColor="background1" w:themeShade="80"/>
          <w:sz w:val="20"/>
        </w:rPr>
      </w:pPr>
    </w:p>
    <w:p w14:paraId="44FC4BB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1DF0D71D" w14:textId="669EC07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8530E4" w:rsidRPr="00AA6B2C">
          <w:rPr>
            <w:rStyle w:val="Hyperlink"/>
            <w:rFonts w:ascii="Arial" w:hAnsi="Arial"/>
            <w:sz w:val="20"/>
          </w:rPr>
          <w:t>www.amazone.es</w:t>
        </w:r>
      </w:hyperlink>
    </w:p>
    <w:p w14:paraId="3B793925"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34921077" wp14:editId="628E7EC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A227BB" wp14:editId="5ADAF471">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E08625" wp14:editId="6C86ECE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3BC50C" wp14:editId="0303108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79E33EF" wp14:editId="7B3B1B55">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AB5888">
      <w:headerReference w:type="default" r:id="rId26"/>
      <w:footerReference w:type="default" r:id="rId27"/>
      <w:pgSz w:w="11901" w:h="16840" w:code="9"/>
      <w:pgMar w:top="171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778" w14:textId="77777777" w:rsidR="00CD1CDD" w:rsidRDefault="00CD1CDD">
      <w:r>
        <w:separator/>
      </w:r>
    </w:p>
  </w:endnote>
  <w:endnote w:type="continuationSeparator" w:id="0">
    <w:p w14:paraId="5D041022" w14:textId="77777777" w:rsidR="00CD1CDD" w:rsidRDefault="00CD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82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99BBD42" wp14:editId="46B86B9C">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BBD4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C052953" wp14:editId="5D0F0CF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9C42C6"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57192A9" wp14:editId="11142DF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64D626"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E335A81" wp14:editId="2323EC8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411CC9AF" w14:textId="00170551"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8530E4">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35A8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411CC9AF" w14:textId="00170551"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8530E4">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424E" w14:textId="77777777" w:rsidR="00CD1CDD" w:rsidRDefault="00CD1CDD">
      <w:r>
        <w:separator/>
      </w:r>
    </w:p>
  </w:footnote>
  <w:footnote w:type="continuationSeparator" w:id="0">
    <w:p w14:paraId="327324AB" w14:textId="77777777" w:rsidR="00CD1CDD" w:rsidRDefault="00CD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7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636417C" wp14:editId="2A7B0D9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3656A1" w14:textId="7FFF2845"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Nota de prensa </w:t>
                          </w:r>
                          <w:r w:rsidR="008530E4">
                            <w:rPr>
                              <w:rFonts w:ascii="Arial" w:hAnsi="Arial"/>
                              <w:color w:val="FFFFFF" w:themeColor="background1"/>
                              <w:sz w:val="28"/>
                            </w:rPr>
                            <w:t>mayo</w:t>
                          </w:r>
                          <w:r>
                            <w:rPr>
                              <w:rFonts w:ascii="Arial" w:hAnsi="Arial"/>
                              <w:color w:val="FFFFFF" w:themeColor="background1"/>
                              <w:sz w:val="28"/>
                            </w:rPr>
                            <w:t xml:space="preserve"> de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636417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43656A1" w14:textId="7FFF2845"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Nota de prensa </w:t>
                    </w:r>
                    <w:r w:rsidR="008530E4">
                      <w:rPr>
                        <w:rFonts w:ascii="Arial" w:hAnsi="Arial"/>
                        <w:color w:val="FFFFFF" w:themeColor="background1"/>
                        <w:sz w:val="28"/>
                      </w:rPr>
                      <w:t>mayo</w:t>
                    </w:r>
                    <w:r>
                      <w:rPr>
                        <w:rFonts w:ascii="Arial" w:hAnsi="Arial"/>
                        <w:color w:val="FFFFFF" w:themeColor="background1"/>
                        <w:sz w:val="28"/>
                      </w:rPr>
                      <w:t xml:space="preserve"> de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DC5F229" wp14:editId="3DE7FC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6DFEFD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07D203B3" wp14:editId="1EE4B18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CFB9FE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7AAD01" wp14:editId="6B4BE4F7">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AD01"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B028E"/>
    <w:multiLevelType w:val="multilevel"/>
    <w:tmpl w:val="5BB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645667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D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2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1025"/>
    <w:rsid w:val="000E3570"/>
    <w:rsid w:val="000E45C0"/>
    <w:rsid w:val="000E6707"/>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59A0"/>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0C"/>
    <w:rsid w:val="00247E38"/>
    <w:rsid w:val="00253736"/>
    <w:rsid w:val="00253FE0"/>
    <w:rsid w:val="00255A4F"/>
    <w:rsid w:val="00255F3D"/>
    <w:rsid w:val="00256A84"/>
    <w:rsid w:val="0025701D"/>
    <w:rsid w:val="00260884"/>
    <w:rsid w:val="002613D7"/>
    <w:rsid w:val="00261B3B"/>
    <w:rsid w:val="00262805"/>
    <w:rsid w:val="00263D84"/>
    <w:rsid w:val="00264B76"/>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002"/>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26BD3"/>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45E"/>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A28"/>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D91"/>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22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029"/>
    <w:rsid w:val="006767D7"/>
    <w:rsid w:val="00677AC9"/>
    <w:rsid w:val="006803B9"/>
    <w:rsid w:val="00681310"/>
    <w:rsid w:val="00682DA3"/>
    <w:rsid w:val="00683B17"/>
    <w:rsid w:val="0069077C"/>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C1A"/>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C2D"/>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30E4"/>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62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D07"/>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5888"/>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3A72"/>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0AF3"/>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27B20"/>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1CDD"/>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10E5"/>
    <w:rsid w:val="00D629AB"/>
    <w:rsid w:val="00D62B7C"/>
    <w:rsid w:val="00D62FE8"/>
    <w:rsid w:val="00D63365"/>
    <w:rsid w:val="00D667C2"/>
    <w:rsid w:val="00D706D6"/>
    <w:rsid w:val="00D71C9B"/>
    <w:rsid w:val="00D71F78"/>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9FF"/>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1795"/>
    <w:rsid w:val="00E12CE4"/>
    <w:rsid w:val="00E12DCB"/>
    <w:rsid w:val="00E14A21"/>
    <w:rsid w:val="00E210CD"/>
    <w:rsid w:val="00E2251E"/>
    <w:rsid w:val="00E236C2"/>
    <w:rsid w:val="00E24724"/>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942"/>
    <w:rsid w:val="00E82B25"/>
    <w:rsid w:val="00E869C9"/>
    <w:rsid w:val="00E9098C"/>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AC2E956"/>
  <w15:docId w15:val="{22807794-6FA0-4E44-9A0C-7B30F04C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53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es"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564</Words>
  <Characters>3124</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7</cp:revision>
  <cp:lastPrinted>2010-02-24T09:10:00Z</cp:lastPrinted>
  <dcterms:created xsi:type="dcterms:W3CDTF">2025-04-10T11:31:00Z</dcterms:created>
  <dcterms:modified xsi:type="dcterms:W3CDTF">2025-05-07T09:43:00Z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